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E49" w:rsidRDefault="00465E49" w:rsidP="00AA122F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         </w:t>
      </w:r>
    </w:p>
    <w:p w:rsidR="00465E49" w:rsidRDefault="00465E49" w:rsidP="00AA122F">
      <w:pPr>
        <w:pStyle w:val="Title"/>
        <w:rPr>
          <w:lang w:val="uk-UA"/>
        </w:rPr>
      </w:pPr>
    </w:p>
    <w:p w:rsidR="00465E49" w:rsidRDefault="00465E49" w:rsidP="00AA122F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465E49" w:rsidRDefault="00465E49" w:rsidP="00AA122F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465E49" w:rsidRDefault="00465E49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(тридцята сесія сьомого скликання)</w:t>
      </w:r>
    </w:p>
    <w:p w:rsidR="00465E49" w:rsidRDefault="00465E49" w:rsidP="00AA122F">
      <w:pPr>
        <w:jc w:val="center"/>
        <w:rPr>
          <w:b/>
          <w:sz w:val="16"/>
          <w:szCs w:val="16"/>
          <w:lang w:val="uk-UA"/>
        </w:rPr>
      </w:pPr>
    </w:p>
    <w:p w:rsidR="00465E49" w:rsidRDefault="00465E49" w:rsidP="00AA122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465E49" w:rsidRDefault="00465E49" w:rsidP="00AA122F">
      <w:pPr>
        <w:rPr>
          <w:sz w:val="12"/>
          <w:szCs w:val="12"/>
          <w:lang w:val="uk-UA"/>
        </w:rPr>
      </w:pPr>
    </w:p>
    <w:p w:rsidR="00465E49" w:rsidRDefault="00465E49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 березня  2018 року</w:t>
      </w:r>
    </w:p>
    <w:p w:rsidR="00465E49" w:rsidRDefault="00465E49" w:rsidP="00AA122F">
      <w:pPr>
        <w:rPr>
          <w:sz w:val="28"/>
          <w:szCs w:val="28"/>
          <w:lang w:val="uk-UA"/>
        </w:rPr>
      </w:pPr>
    </w:p>
    <w:p w:rsidR="00465E49" w:rsidRDefault="00465E49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465E49" w:rsidRDefault="00465E49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465E49" w:rsidRPr="00023A7F" w:rsidRDefault="00465E49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465E49" w:rsidRDefault="00465E49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465E49" w:rsidRDefault="00465E49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65E49" w:rsidRDefault="00465E49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юридичних та фізичних осіб,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465E49" w:rsidRDefault="00465E49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465E49" w:rsidRDefault="00465E49" w:rsidP="0064640A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7D32BF">
        <w:rPr>
          <w:color w:val="000000"/>
          <w:sz w:val="28"/>
          <w:szCs w:val="28"/>
          <w:lang w:val="uk-UA"/>
        </w:rPr>
        <w:t xml:space="preserve">Надати  дозвіл  </w:t>
      </w:r>
      <w:r w:rsidRPr="003849F4">
        <w:rPr>
          <w:b/>
          <w:color w:val="000000"/>
          <w:sz w:val="28"/>
          <w:szCs w:val="28"/>
          <w:lang w:val="uk-UA"/>
        </w:rPr>
        <w:t>Товариству з обмеженою відповідальністю «ІНКУБАТОРНО – ПТАХІВНИЧОМУ ПІДПРИЄМСТВУ»</w:t>
      </w:r>
      <w:r>
        <w:rPr>
          <w:b/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юридична адреса:</w:t>
      </w:r>
      <w:r w:rsidRPr="00236AD6">
        <w:rPr>
          <w:color w:val="000000"/>
          <w:sz w:val="28"/>
          <w:szCs w:val="28"/>
          <w:lang w:val="uk-UA"/>
        </w:rPr>
        <w:t xml:space="preserve"> м. Лубни, вул.</w:t>
      </w:r>
      <w:r>
        <w:rPr>
          <w:color w:val="000000"/>
          <w:sz w:val="28"/>
          <w:szCs w:val="28"/>
          <w:lang w:val="uk-UA"/>
        </w:rPr>
        <w:t xml:space="preserve"> Робітнича, 35, </w:t>
      </w:r>
      <w:r w:rsidRPr="007D32BF">
        <w:rPr>
          <w:color w:val="000000"/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меж земельної ділянки в натурі (на місцевості) за адресою: м. Лубни, вул. </w:t>
      </w:r>
      <w:r>
        <w:rPr>
          <w:color w:val="000000"/>
          <w:sz w:val="28"/>
          <w:szCs w:val="28"/>
          <w:lang w:val="uk-UA"/>
        </w:rPr>
        <w:t>Робітнича</w:t>
      </w:r>
      <w:r w:rsidRPr="007D32B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35,</w:t>
      </w:r>
      <w:r w:rsidRPr="007D32BF">
        <w:rPr>
          <w:color w:val="000000"/>
          <w:sz w:val="28"/>
          <w:szCs w:val="28"/>
          <w:lang w:val="uk-UA"/>
        </w:rPr>
        <w:t xml:space="preserve"> за цільовим призначенням – для   розміщення та експлуатації  </w:t>
      </w:r>
      <w:r>
        <w:rPr>
          <w:color w:val="000000"/>
          <w:sz w:val="28"/>
          <w:szCs w:val="28"/>
          <w:lang w:val="uk-UA"/>
        </w:rPr>
        <w:t>основних, підсобних і допоміжних будівель та споруд підприємств переробної, машинобудівної та іншої промисловості</w:t>
      </w:r>
      <w:r w:rsidRPr="007D32BF">
        <w:rPr>
          <w:color w:val="000000"/>
          <w:sz w:val="28"/>
          <w:szCs w:val="28"/>
          <w:lang w:val="uk-UA"/>
        </w:rPr>
        <w:t>.</w:t>
      </w:r>
    </w:p>
    <w:p w:rsidR="00465E49" w:rsidRPr="00317D1A" w:rsidRDefault="00465E49" w:rsidP="00C8617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C86172">
        <w:rPr>
          <w:sz w:val="28"/>
          <w:szCs w:val="28"/>
          <w:lang w:val="uk-UA"/>
        </w:rPr>
        <w:t xml:space="preserve">Надати  дозвіл  </w:t>
      </w:r>
      <w:r w:rsidRPr="00C86172">
        <w:rPr>
          <w:b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>
        <w:rPr>
          <w:b/>
          <w:sz w:val="28"/>
          <w:szCs w:val="28"/>
          <w:lang w:val="uk-UA"/>
        </w:rPr>
        <w:t>,</w:t>
      </w:r>
      <w:r w:rsidRPr="00C86172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юридична адреса:</w:t>
      </w:r>
      <w:r w:rsidRPr="00236AD6">
        <w:rPr>
          <w:color w:val="000000"/>
          <w:sz w:val="28"/>
          <w:szCs w:val="28"/>
          <w:lang w:val="uk-UA"/>
        </w:rPr>
        <w:t xml:space="preserve"> м. Лубни, вул.</w:t>
      </w:r>
      <w:r>
        <w:rPr>
          <w:color w:val="000000"/>
          <w:sz w:val="28"/>
          <w:szCs w:val="28"/>
          <w:lang w:val="uk-UA"/>
        </w:rPr>
        <w:t xml:space="preserve"> Я. Мудрого, 33, </w:t>
      </w:r>
      <w:r w:rsidRPr="00C86172">
        <w:rPr>
          <w:sz w:val="28"/>
          <w:szCs w:val="28"/>
          <w:lang w:val="uk-UA"/>
        </w:rPr>
        <w:t xml:space="preserve">на виготовлення технічної документації із землеустрою щодо встановлення меж земельної ділянки в натурі (на місцевості) за адресою: м. Лубни, вул. </w:t>
      </w:r>
      <w:r>
        <w:rPr>
          <w:sz w:val="28"/>
          <w:szCs w:val="28"/>
          <w:lang w:val="uk-UA"/>
        </w:rPr>
        <w:t>Монастирська</w:t>
      </w:r>
      <w:r w:rsidRPr="00C8617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43,</w:t>
      </w:r>
      <w:r w:rsidRPr="00C86172">
        <w:rPr>
          <w:sz w:val="28"/>
          <w:szCs w:val="28"/>
          <w:lang w:val="uk-UA"/>
        </w:rPr>
        <w:t xml:space="preserve"> за цільовим призначенням – для </w:t>
      </w:r>
      <w:r>
        <w:rPr>
          <w:sz w:val="28"/>
          <w:szCs w:val="28"/>
          <w:lang w:val="uk-UA"/>
        </w:rPr>
        <w:t>будівництва і обслуговування багатоквартирного житлового будинку</w:t>
      </w:r>
      <w:r w:rsidRPr="00C86172">
        <w:rPr>
          <w:sz w:val="28"/>
          <w:szCs w:val="28"/>
          <w:lang w:val="uk-UA"/>
        </w:rPr>
        <w:t xml:space="preserve"> на користь </w:t>
      </w:r>
      <w:r w:rsidRPr="00C86172">
        <w:rPr>
          <w:b/>
          <w:sz w:val="28"/>
          <w:szCs w:val="28"/>
          <w:lang w:val="uk-UA"/>
        </w:rPr>
        <w:t>Територіальної громади м. Лубни в особі Лубенської міської ради</w:t>
      </w:r>
      <w:r w:rsidRPr="00C86172">
        <w:rPr>
          <w:sz w:val="28"/>
          <w:szCs w:val="28"/>
          <w:lang w:val="uk-UA"/>
        </w:rPr>
        <w:t xml:space="preserve">. </w:t>
      </w:r>
    </w:p>
    <w:p w:rsidR="00465E49" w:rsidRDefault="00465E49" w:rsidP="00317D1A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55290">
        <w:rPr>
          <w:color w:val="000000"/>
          <w:sz w:val="28"/>
          <w:szCs w:val="28"/>
          <w:lang w:val="uk-UA"/>
        </w:rPr>
        <w:t xml:space="preserve">Надати  дозвіл </w:t>
      </w:r>
      <w:r w:rsidRPr="00AF654E">
        <w:rPr>
          <w:b/>
          <w:color w:val="000000"/>
          <w:sz w:val="28"/>
          <w:szCs w:val="28"/>
          <w:lang w:val="uk-UA"/>
        </w:rPr>
        <w:t>Лубенському комунальному житлово – експлуатаційному управлінню</w:t>
      </w:r>
      <w:r>
        <w:rPr>
          <w:b/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юридична адреса:</w:t>
      </w:r>
      <w:r w:rsidRPr="00236AD6">
        <w:rPr>
          <w:color w:val="000000"/>
          <w:sz w:val="28"/>
          <w:szCs w:val="28"/>
          <w:lang w:val="uk-UA"/>
        </w:rPr>
        <w:t xml:space="preserve"> м. Лубни, вул.</w:t>
      </w:r>
      <w:r>
        <w:rPr>
          <w:color w:val="000000"/>
          <w:sz w:val="28"/>
          <w:szCs w:val="28"/>
          <w:lang w:val="uk-UA"/>
        </w:rPr>
        <w:t xml:space="preserve"> Метеорологічна, 22, </w:t>
      </w:r>
      <w:r w:rsidRPr="0015529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</w:t>
      </w:r>
      <w:r>
        <w:rPr>
          <w:color w:val="000000"/>
          <w:sz w:val="28"/>
          <w:szCs w:val="28"/>
          <w:lang w:val="uk-UA"/>
        </w:rPr>
        <w:t>пл. Вокзальна, 5</w:t>
      </w:r>
      <w:r w:rsidRPr="00155290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та обслуговування багатоквартирного житлового будинку.</w:t>
      </w:r>
    </w:p>
    <w:p w:rsidR="00465E49" w:rsidRDefault="00465E49" w:rsidP="004C005A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155290">
        <w:rPr>
          <w:color w:val="000000"/>
          <w:sz w:val="28"/>
          <w:szCs w:val="28"/>
          <w:lang w:val="uk-UA"/>
        </w:rPr>
        <w:t xml:space="preserve">Надати  дозвіл </w:t>
      </w:r>
      <w:r w:rsidRPr="004C005A">
        <w:rPr>
          <w:b/>
          <w:color w:val="000000"/>
          <w:sz w:val="28"/>
          <w:szCs w:val="28"/>
          <w:lang w:val="uk-UA"/>
        </w:rPr>
        <w:t xml:space="preserve">громадянці Порошиній Лідії Петрівні </w:t>
      </w:r>
      <w:r w:rsidRPr="00155290">
        <w:rPr>
          <w:color w:val="000000"/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</w:t>
      </w:r>
      <w:r>
        <w:rPr>
          <w:color w:val="000000"/>
          <w:sz w:val="28"/>
          <w:szCs w:val="28"/>
          <w:lang w:val="uk-UA"/>
        </w:rPr>
        <w:t>вул. Я.Мудрого,(біля будинку №44)</w:t>
      </w:r>
      <w:r w:rsidRPr="00155290">
        <w:rPr>
          <w:color w:val="000000"/>
          <w:sz w:val="28"/>
          <w:szCs w:val="28"/>
          <w:lang w:val="uk-UA"/>
        </w:rPr>
        <w:t xml:space="preserve">, за цільовим призначенням – для </w:t>
      </w:r>
      <w:r>
        <w:rPr>
          <w:color w:val="000000"/>
          <w:sz w:val="28"/>
          <w:szCs w:val="28"/>
          <w:lang w:val="uk-UA"/>
        </w:rPr>
        <w:t>будівництва індивідуальних гаражів.</w:t>
      </w:r>
    </w:p>
    <w:p w:rsidR="00465E49" w:rsidRDefault="00465E49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465E49" w:rsidRDefault="00465E49" w:rsidP="004C005A">
      <w:pPr>
        <w:rPr>
          <w:sz w:val="24"/>
          <w:szCs w:val="24"/>
          <w:lang w:val="uk-UA"/>
        </w:rPr>
      </w:pPr>
    </w:p>
    <w:p w:rsidR="00465E49" w:rsidRDefault="00465E49" w:rsidP="008F5FE3">
      <w:pPr>
        <w:rPr>
          <w:sz w:val="24"/>
          <w:szCs w:val="24"/>
          <w:lang w:val="uk-UA"/>
        </w:rPr>
      </w:pPr>
    </w:p>
    <w:p w:rsidR="00465E49" w:rsidRDefault="00465E49" w:rsidP="00522A19">
      <w:pPr>
        <w:jc w:val="center"/>
        <w:rPr>
          <w:sz w:val="24"/>
          <w:szCs w:val="24"/>
          <w:lang w:val="uk-UA"/>
        </w:rPr>
      </w:pPr>
    </w:p>
    <w:p w:rsidR="00465E49" w:rsidRPr="006B25BF" w:rsidRDefault="00465E49" w:rsidP="00522A19">
      <w:pPr>
        <w:jc w:val="cen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ПОГОДЖЕНО:</w:t>
      </w:r>
    </w:p>
    <w:p w:rsidR="00465E49" w:rsidRPr="006B25BF" w:rsidRDefault="00465E49" w:rsidP="00522A19">
      <w:pPr>
        <w:jc w:val="center"/>
        <w:rPr>
          <w:sz w:val="24"/>
          <w:szCs w:val="24"/>
          <w:lang w:val="uk-UA"/>
        </w:rPr>
      </w:pPr>
    </w:p>
    <w:p w:rsidR="00465E49" w:rsidRPr="006B25BF" w:rsidRDefault="00465E49" w:rsidP="00522A19">
      <w:pPr>
        <w:jc w:val="center"/>
        <w:rPr>
          <w:sz w:val="24"/>
          <w:szCs w:val="24"/>
          <w:lang w:val="uk-UA"/>
        </w:rPr>
      </w:pPr>
    </w:p>
    <w:p w:rsidR="00465E49" w:rsidRDefault="00465E4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</w:t>
      </w:r>
      <w:r>
        <w:rPr>
          <w:sz w:val="24"/>
          <w:szCs w:val="24"/>
          <w:lang w:val="uk-UA"/>
        </w:rPr>
        <w:t xml:space="preserve">  </w:t>
      </w:r>
      <w:r w:rsidRPr="006B25BF">
        <w:rPr>
          <w:sz w:val="24"/>
          <w:szCs w:val="24"/>
          <w:lang w:val="uk-UA"/>
        </w:rPr>
        <w:t xml:space="preserve">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 xml:space="preserve">Карпець                    </w:t>
      </w:r>
    </w:p>
    <w:p w:rsidR="00465E49" w:rsidRPr="006B25BF" w:rsidRDefault="00465E4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</w:t>
      </w:r>
      <w:r w:rsidRPr="006B25BF">
        <w:rPr>
          <w:sz w:val="24"/>
          <w:szCs w:val="24"/>
          <w:lang w:val="uk-UA"/>
        </w:rPr>
        <w:br/>
        <w:t xml:space="preserve">Голова постійної депутатської </w:t>
      </w:r>
    </w:p>
    <w:p w:rsidR="00465E49" w:rsidRPr="006B25BF" w:rsidRDefault="00465E49" w:rsidP="00522A19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465E49" w:rsidRPr="006B25BF" w:rsidRDefault="00465E49" w:rsidP="00522A19">
      <w:pPr>
        <w:pStyle w:val="Footer"/>
        <w:tabs>
          <w:tab w:val="clear" w:pos="4677"/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 xml:space="preserve">                           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465E49" w:rsidRPr="006B25BF" w:rsidRDefault="00465E4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465E49" w:rsidRPr="006B25BF" w:rsidRDefault="00465E49" w:rsidP="00955523">
      <w:pPr>
        <w:pStyle w:val="Footer"/>
        <w:tabs>
          <w:tab w:val="clear" w:pos="4677"/>
          <w:tab w:val="center" w:pos="0"/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Головний спеціаліст </w:t>
      </w:r>
      <w:r w:rsidRPr="006B25BF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юридичного відділу                                               Т.Г. Синявська</w:t>
      </w:r>
    </w:p>
    <w:p w:rsidR="00465E49" w:rsidRPr="006B25BF" w:rsidRDefault="00465E4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465E49" w:rsidRPr="006B25BF" w:rsidRDefault="00465E4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 Н.М.Уварова</w:t>
      </w:r>
    </w:p>
    <w:p w:rsidR="00465E49" w:rsidRPr="006B25BF" w:rsidRDefault="00465E4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465E49" w:rsidRPr="006B25BF" w:rsidRDefault="00465E4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465E49" w:rsidRPr="006B25BF" w:rsidRDefault="00465E4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Pr="006B25BF">
        <w:rPr>
          <w:sz w:val="24"/>
          <w:szCs w:val="24"/>
          <w:lang w:val="uk-UA"/>
        </w:rPr>
        <w:t xml:space="preserve">           О.Г. Іващенко</w:t>
      </w:r>
    </w:p>
    <w:p w:rsidR="00465E49" w:rsidRPr="006B25BF" w:rsidRDefault="00465E4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465E49" w:rsidRPr="006B25BF" w:rsidRDefault="00465E49" w:rsidP="00522A19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465E49" w:rsidRPr="006B25BF" w:rsidRDefault="00465E4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465E49" w:rsidRPr="006B25BF" w:rsidRDefault="00465E49" w:rsidP="00522A19">
      <w:pPr>
        <w:rPr>
          <w:sz w:val="24"/>
          <w:szCs w:val="24"/>
          <w:lang w:val="uk-UA"/>
        </w:rPr>
      </w:pPr>
    </w:p>
    <w:p w:rsidR="00465E49" w:rsidRPr="006B25BF" w:rsidRDefault="00465E49" w:rsidP="00522A19">
      <w:pPr>
        <w:rPr>
          <w:sz w:val="24"/>
          <w:szCs w:val="24"/>
          <w:lang w:val="uk-UA"/>
        </w:rPr>
      </w:pPr>
    </w:p>
    <w:p w:rsidR="00465E49" w:rsidRDefault="00465E49" w:rsidP="007A2177">
      <w:pPr>
        <w:jc w:val="center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Default="00465E49" w:rsidP="004E4CA9">
      <w:pPr>
        <w:jc w:val="both"/>
        <w:rPr>
          <w:b/>
          <w:sz w:val="28"/>
          <w:szCs w:val="28"/>
          <w:lang w:val="uk-UA"/>
        </w:rPr>
      </w:pPr>
    </w:p>
    <w:p w:rsidR="00465E49" w:rsidRPr="00C57B85" w:rsidRDefault="00465E49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Вик.Ступак</w:t>
      </w:r>
    </w:p>
    <w:p w:rsidR="00465E49" w:rsidRPr="00C57B85" w:rsidRDefault="00465E49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70-483</w:t>
      </w:r>
    </w:p>
    <w:sectPr w:rsidR="00465E49" w:rsidRPr="00C57B85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E49" w:rsidRDefault="00465E49">
      <w:r>
        <w:separator/>
      </w:r>
    </w:p>
  </w:endnote>
  <w:endnote w:type="continuationSeparator" w:id="0">
    <w:p w:rsidR="00465E49" w:rsidRDefault="0046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E49" w:rsidRDefault="00465E49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65E49" w:rsidRDefault="00465E49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E49" w:rsidRDefault="00465E49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65E49" w:rsidRDefault="00465E49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E49" w:rsidRDefault="00465E49">
      <w:r>
        <w:separator/>
      </w:r>
    </w:p>
  </w:footnote>
  <w:footnote w:type="continuationSeparator" w:id="0">
    <w:p w:rsidR="00465E49" w:rsidRDefault="00465E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95A"/>
    <w:rsid w:val="000A1CA1"/>
    <w:rsid w:val="000A698F"/>
    <w:rsid w:val="000B0C77"/>
    <w:rsid w:val="000B424E"/>
    <w:rsid w:val="000B46E5"/>
    <w:rsid w:val="000B5E29"/>
    <w:rsid w:val="000C4575"/>
    <w:rsid w:val="000C5550"/>
    <w:rsid w:val="000C5745"/>
    <w:rsid w:val="000C79C9"/>
    <w:rsid w:val="000D1EF3"/>
    <w:rsid w:val="000D5804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055"/>
    <w:rsid w:val="0010165B"/>
    <w:rsid w:val="0010198C"/>
    <w:rsid w:val="00101BE6"/>
    <w:rsid w:val="00101E5C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5B27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F1AE0"/>
    <w:rsid w:val="001F45B2"/>
    <w:rsid w:val="001F656F"/>
    <w:rsid w:val="00200A01"/>
    <w:rsid w:val="0020127C"/>
    <w:rsid w:val="002015F0"/>
    <w:rsid w:val="002038BE"/>
    <w:rsid w:val="00205643"/>
    <w:rsid w:val="00211FBA"/>
    <w:rsid w:val="00212EDD"/>
    <w:rsid w:val="00217139"/>
    <w:rsid w:val="002265DF"/>
    <w:rsid w:val="0022684B"/>
    <w:rsid w:val="00230FD0"/>
    <w:rsid w:val="00235CB0"/>
    <w:rsid w:val="00236AD6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7392"/>
    <w:rsid w:val="00303522"/>
    <w:rsid w:val="00304B82"/>
    <w:rsid w:val="003078D9"/>
    <w:rsid w:val="00311557"/>
    <w:rsid w:val="00314F9C"/>
    <w:rsid w:val="00317D1A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9F4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C3E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D1D"/>
    <w:rsid w:val="00440680"/>
    <w:rsid w:val="00440EE5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3F52"/>
    <w:rsid w:val="00454563"/>
    <w:rsid w:val="00455773"/>
    <w:rsid w:val="00457BE6"/>
    <w:rsid w:val="004649A5"/>
    <w:rsid w:val="00465E49"/>
    <w:rsid w:val="00470102"/>
    <w:rsid w:val="00470A35"/>
    <w:rsid w:val="004753C3"/>
    <w:rsid w:val="004756DA"/>
    <w:rsid w:val="004757C9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05A"/>
    <w:rsid w:val="004C0C9A"/>
    <w:rsid w:val="004C491C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7657E"/>
    <w:rsid w:val="00584C55"/>
    <w:rsid w:val="00585408"/>
    <w:rsid w:val="0058655C"/>
    <w:rsid w:val="00591189"/>
    <w:rsid w:val="00593D8E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EF1"/>
    <w:rsid w:val="006221C6"/>
    <w:rsid w:val="006223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2333"/>
    <w:rsid w:val="0069509A"/>
    <w:rsid w:val="0069653C"/>
    <w:rsid w:val="006A1268"/>
    <w:rsid w:val="006A4423"/>
    <w:rsid w:val="006A6B8F"/>
    <w:rsid w:val="006A6ED5"/>
    <w:rsid w:val="006B039C"/>
    <w:rsid w:val="006B25BF"/>
    <w:rsid w:val="006B3FAF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CFA"/>
    <w:rsid w:val="007057EF"/>
    <w:rsid w:val="0070664C"/>
    <w:rsid w:val="00712523"/>
    <w:rsid w:val="007131D1"/>
    <w:rsid w:val="00715D61"/>
    <w:rsid w:val="007200A4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610C4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21DF"/>
    <w:rsid w:val="008B252C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7EF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7576"/>
    <w:rsid w:val="00914B98"/>
    <w:rsid w:val="009229DB"/>
    <w:rsid w:val="00923C82"/>
    <w:rsid w:val="009256C6"/>
    <w:rsid w:val="00932242"/>
    <w:rsid w:val="00936761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042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4062"/>
    <w:rsid w:val="00A349E8"/>
    <w:rsid w:val="00A34BA4"/>
    <w:rsid w:val="00A35AD3"/>
    <w:rsid w:val="00A4140B"/>
    <w:rsid w:val="00A41E9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240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3FBA"/>
    <w:rsid w:val="00AA4A5E"/>
    <w:rsid w:val="00AB0340"/>
    <w:rsid w:val="00AB2700"/>
    <w:rsid w:val="00AB70A5"/>
    <w:rsid w:val="00AC491D"/>
    <w:rsid w:val="00AC5B70"/>
    <w:rsid w:val="00AC5FD4"/>
    <w:rsid w:val="00AC6558"/>
    <w:rsid w:val="00AD0A11"/>
    <w:rsid w:val="00AD1923"/>
    <w:rsid w:val="00AD6097"/>
    <w:rsid w:val="00AD6823"/>
    <w:rsid w:val="00AD6ECA"/>
    <w:rsid w:val="00AE21B8"/>
    <w:rsid w:val="00AE49EE"/>
    <w:rsid w:val="00AF5C7C"/>
    <w:rsid w:val="00AF5C9B"/>
    <w:rsid w:val="00AF616D"/>
    <w:rsid w:val="00AF654E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69B6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363"/>
    <w:rsid w:val="00E13DB5"/>
    <w:rsid w:val="00E165CC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11F3"/>
    <w:rsid w:val="00F13522"/>
    <w:rsid w:val="00F14609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30B3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537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85B27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185B27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  <w:rPr>
      <w:rFonts w:cs="Times New Roman"/>
    </w:rPr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60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2</Pages>
  <Words>481</Words>
  <Characters>2747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User</cp:lastModifiedBy>
  <cp:revision>3</cp:revision>
  <cp:lastPrinted>2018-03-06T10:02:00Z</cp:lastPrinted>
  <dcterms:created xsi:type="dcterms:W3CDTF">2018-03-06T06:57:00Z</dcterms:created>
  <dcterms:modified xsi:type="dcterms:W3CDTF">2018-03-06T10:07:00Z</dcterms:modified>
</cp:coreProperties>
</file>